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05E94" w14:textId="78442C51" w:rsidR="0090072A" w:rsidRPr="00F25496" w:rsidRDefault="0090072A" w:rsidP="009007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CD11B5">
        <w:rPr>
          <w:b/>
          <w:i/>
          <w:noProof/>
          <w:sz w:val="28"/>
        </w:rPr>
        <w:t>0248</w:t>
      </w:r>
    </w:p>
    <w:p w14:paraId="1FF9346D" w14:textId="77777777" w:rsidR="0090072A" w:rsidRDefault="0090072A" w:rsidP="0090072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16 - 20 January 2023</w:t>
      </w: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/>
          <w:sz w:val="20"/>
          <w:lang w:eastAsia="zh-CN"/>
        </w:rPr>
        <w:t>S3</w:t>
      </w:r>
      <w:r w:rsidRPr="006C2E80">
        <w:rPr>
          <w:rFonts w:eastAsia="Batang" w:cs="Arial"/>
          <w:sz w:val="20"/>
          <w:lang w:eastAsia="zh-CN"/>
        </w:rPr>
        <w:t>-yyxxxx)</w:t>
      </w:r>
    </w:p>
    <w:p w14:paraId="5F0A307F" w14:textId="77777777" w:rsidR="00047EA7" w:rsidRDefault="00047EA7" w:rsidP="00047E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4F36A54" w14:textId="77777777" w:rsidR="00047EA7" w:rsidRPr="006A68C0" w:rsidRDefault="00047EA7" w:rsidP="006A68C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A68C0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6A68C0">
        <w:rPr>
          <w:rFonts w:ascii="Arial" w:eastAsia="Batang" w:hAnsi="Arial" w:cs="Arial"/>
          <w:b/>
          <w:sz w:val="24"/>
          <w:szCs w:val="24"/>
          <w:lang w:eastAsia="zh-CN"/>
        </w:rPr>
        <w:tab/>
        <w:t>Ericsson</w:t>
      </w:r>
    </w:p>
    <w:p w14:paraId="77734250" w14:textId="67A61E19" w:rsidR="006C2E80" w:rsidRPr="006A68C0" w:rsidRDefault="00AE25BF" w:rsidP="006A68C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A68C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A68C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A68C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A68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C0C7C" w:rsidRPr="006A68C0">
        <w:rPr>
          <w:rFonts w:ascii="Arial" w:eastAsia="Batang" w:hAnsi="Arial" w:cs="Arial"/>
          <w:b/>
          <w:sz w:val="24"/>
          <w:szCs w:val="24"/>
          <w:lang w:eastAsia="zh-CN"/>
        </w:rPr>
        <w:t>Security aspects of enhanced support of Non-Public Networks phase 2</w:t>
      </w:r>
    </w:p>
    <w:p w14:paraId="5F56A0A9" w14:textId="424AAE61" w:rsidR="00AE25BF" w:rsidRPr="006A68C0" w:rsidRDefault="00AE25BF" w:rsidP="006A68C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A68C0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6A68C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70A77">
        <w:rPr>
          <w:rFonts w:ascii="Arial" w:eastAsia="Batang" w:hAnsi="Arial" w:cs="Arial"/>
          <w:b/>
          <w:sz w:val="24"/>
          <w:szCs w:val="24"/>
          <w:lang w:eastAsia="zh-CN"/>
        </w:rPr>
        <w:t>Discussion</w:t>
      </w:r>
    </w:p>
    <w:p w14:paraId="195E59E6" w14:textId="4610969B" w:rsidR="00AE25BF" w:rsidRPr="006A68C0" w:rsidRDefault="00AE25BF" w:rsidP="006A68C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A68C0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6A68C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70A77">
        <w:rPr>
          <w:rFonts w:ascii="Arial" w:eastAsia="Batang" w:hAnsi="Arial" w:cs="Arial"/>
          <w:b/>
          <w:sz w:val="24"/>
          <w:szCs w:val="24"/>
          <w:lang w:eastAsia="zh-CN"/>
        </w:rPr>
        <w:t>5.16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48E7FEA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B30534">
        <w:t xml:space="preserve"> Security aspects of enhanced support of Non-Public Networks phase 2</w:t>
      </w:r>
      <w:r w:rsidR="00F41A27" w:rsidRPr="006C2E80">
        <w:tab/>
      </w:r>
    </w:p>
    <w:p w14:paraId="289CB42C" w14:textId="389E9AB0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9E3CD5">
        <w:t>eNPN_Ph2</w:t>
      </w:r>
    </w:p>
    <w:p w14:paraId="679E2B2D" w14:textId="6DCBF8D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B6C3B" w:rsidRPr="00510525">
        <w:rPr>
          <w:i/>
          <w:iCs/>
        </w:rPr>
        <w:t>provided by MCC</w:t>
      </w:r>
    </w:p>
    <w:p w14:paraId="63EE9719" w14:textId="6334359F" w:rsidR="003F7142" w:rsidRDefault="003F7142" w:rsidP="006C2E80">
      <w:pPr>
        <w:pStyle w:val="Heading8"/>
      </w:pPr>
      <w:r w:rsidRPr="003F7142">
        <w:t>Potential target Release:</w:t>
      </w:r>
      <w:r w:rsidR="00BB6C3B">
        <w:t xml:space="preserve"> Rel-18</w:t>
      </w:r>
      <w:r w:rsidR="006C2E80">
        <w:tab/>
      </w:r>
    </w:p>
    <w:p w14:paraId="2D54825D" w14:textId="741B228A" w:rsidR="004260A5" w:rsidRDefault="004260A5" w:rsidP="00510525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0090CE8" w:rsidR="004260A5" w:rsidRDefault="00510525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640F507" w:rsidR="004260A5" w:rsidRDefault="0051052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504D1BB" w:rsidR="004260A5" w:rsidRDefault="00510525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4EEB1A7" w:rsidR="004260A5" w:rsidRDefault="0051052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422086A" w:rsidR="004260A5" w:rsidRDefault="00510525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ADFAA49" w:rsidR="00A36378" w:rsidRPr="00A36378" w:rsidRDefault="00A36378" w:rsidP="002E0A5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2BCEFF51" w:rsidR="004876B9" w:rsidRPr="00662741" w:rsidRDefault="002E0A56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2B6C0A1F" w:rsidR="002944FD" w:rsidRPr="009A6092" w:rsidRDefault="004876B9" w:rsidP="00A129EE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7627EF" w:rsidR="008835FC" w:rsidRDefault="002E0A56" w:rsidP="006C2E80">
            <w:pPr>
              <w:pStyle w:val="TAL"/>
            </w:pPr>
            <w:r>
              <w:t>eNPN_Ph2</w:t>
            </w:r>
          </w:p>
        </w:tc>
        <w:tc>
          <w:tcPr>
            <w:tcW w:w="1101" w:type="dxa"/>
          </w:tcPr>
          <w:p w14:paraId="6AE820B7" w14:textId="4AA77259" w:rsidR="008835FC" w:rsidRDefault="002E0A56" w:rsidP="006C2E80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663BF2FB" w14:textId="584F31BF" w:rsidR="008835FC" w:rsidRDefault="003E36F6" w:rsidP="006C2E80">
            <w:pPr>
              <w:pStyle w:val="TAL"/>
            </w:pPr>
            <w:r w:rsidRPr="003E36F6">
              <w:t>970015</w:t>
            </w:r>
          </w:p>
        </w:tc>
        <w:tc>
          <w:tcPr>
            <w:tcW w:w="6010" w:type="dxa"/>
          </w:tcPr>
          <w:p w14:paraId="24E5739B" w14:textId="19209E08" w:rsidR="008835FC" w:rsidRPr="00251D80" w:rsidRDefault="00A129EE" w:rsidP="006C2E80">
            <w:pPr>
              <w:pStyle w:val="TAL"/>
            </w:pPr>
            <w:r w:rsidRPr="00A129EE">
              <w:t>Enhanced support of Non-Public Networks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E72BC12" w:rsidR="008835FC" w:rsidRDefault="00A233F8" w:rsidP="006C2E80">
            <w:pPr>
              <w:pStyle w:val="TAL"/>
            </w:pPr>
            <w:r w:rsidRPr="00A233F8">
              <w:t>960033</w:t>
            </w:r>
          </w:p>
        </w:tc>
        <w:tc>
          <w:tcPr>
            <w:tcW w:w="3326" w:type="dxa"/>
          </w:tcPr>
          <w:p w14:paraId="6AD6B1DF" w14:textId="52524D89" w:rsidR="008835FC" w:rsidRDefault="00A233F8" w:rsidP="006C2E80">
            <w:pPr>
              <w:pStyle w:val="TAL"/>
            </w:pPr>
            <w:r w:rsidRPr="00A233F8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4972B8BD" w14:textId="767707AC" w:rsidR="008835FC" w:rsidRPr="00251D80" w:rsidRDefault="000F78AB" w:rsidP="006C2E80">
            <w:pPr>
              <w:pStyle w:val="Guidance"/>
            </w:pPr>
            <w:r>
              <w:rPr>
                <w:i w:val="0"/>
                <w:iCs/>
              </w:rPr>
              <w:t>Antecedent security study item</w:t>
            </w:r>
            <w:r w:rsidR="008835FC" w:rsidRPr="00251D80">
              <w:t xml:space="preserve"> </w:t>
            </w:r>
          </w:p>
        </w:tc>
      </w:tr>
      <w:tr w:rsidR="000F78AB" w14:paraId="7DE49D7C" w14:textId="77777777" w:rsidTr="006C2E80">
        <w:trPr>
          <w:cantSplit/>
          <w:jc w:val="center"/>
        </w:trPr>
        <w:tc>
          <w:tcPr>
            <w:tcW w:w="1101" w:type="dxa"/>
          </w:tcPr>
          <w:p w14:paraId="4293E99D" w14:textId="1457224A" w:rsidR="000F78AB" w:rsidRPr="00A233F8" w:rsidRDefault="00555349" w:rsidP="00555349">
            <w:pPr>
              <w:pStyle w:val="TAL"/>
              <w:tabs>
                <w:tab w:val="left" w:pos="570"/>
              </w:tabs>
            </w:pPr>
            <w:r w:rsidRPr="00555349">
              <w:t>920025</w:t>
            </w:r>
          </w:p>
        </w:tc>
        <w:tc>
          <w:tcPr>
            <w:tcW w:w="3326" w:type="dxa"/>
          </w:tcPr>
          <w:p w14:paraId="3F761263" w14:textId="64B73EB2" w:rsidR="000F78AB" w:rsidRPr="00A233F8" w:rsidRDefault="00555349" w:rsidP="006C2E80">
            <w:pPr>
              <w:pStyle w:val="TAL"/>
            </w:pPr>
            <w:r w:rsidRPr="00555349">
              <w:t xml:space="preserve">Security Aspects of </w:t>
            </w:r>
            <w:proofErr w:type="spellStart"/>
            <w:r w:rsidRPr="00555349">
              <w:t>eNPN</w:t>
            </w:r>
            <w:proofErr w:type="spellEnd"/>
          </w:p>
        </w:tc>
        <w:tc>
          <w:tcPr>
            <w:tcW w:w="5099" w:type="dxa"/>
          </w:tcPr>
          <w:p w14:paraId="2FAC3E73" w14:textId="49C1568B" w:rsidR="000F78AB" w:rsidRDefault="00555349" w:rsidP="006C2E80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Rel-17 security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FA43754" w:rsidR="006C2E80" w:rsidRPr="006C2E80" w:rsidRDefault="00B93670" w:rsidP="006C2E80">
      <w:r>
        <w:rPr>
          <w:iCs/>
        </w:rPr>
        <w:t xml:space="preserve">This work item aims at specifying security and privacy aspects for the Enhanced support of Non-Public Networks Phase 2, as concluded by the </w:t>
      </w:r>
      <w:r w:rsidRPr="005E7BE9">
        <w:t xml:space="preserve">Study on security </w:t>
      </w:r>
      <w:r w:rsidR="0071555F">
        <w:t xml:space="preserve">aspects of enhanced </w:t>
      </w:r>
      <w:r w:rsidRPr="005E7BE9">
        <w:t>support for Non-Public Networks</w:t>
      </w:r>
      <w:r w:rsidR="0071555F">
        <w:t xml:space="preserve"> phase 2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73C3B51" w14:textId="3A77299A" w:rsidR="0071555F" w:rsidRDefault="0071555F" w:rsidP="0071555F">
      <w:r>
        <w:t xml:space="preserve">The objective is to specify enhancements to 5GS on the security </w:t>
      </w:r>
      <w:r w:rsidR="002C37F9">
        <w:t>aspects for the Enhanced support of Non-Public Networks Phase 2. Specifically, as per conclusions reached within TR 33.858, the following aspects are included:</w:t>
      </w:r>
    </w:p>
    <w:p w14:paraId="70C01FB5" w14:textId="3EA90A42" w:rsidR="00DC499A" w:rsidRDefault="002C37F9" w:rsidP="001E19DE">
      <w:pPr>
        <w:pStyle w:val="B1"/>
      </w:pPr>
      <w:r>
        <w:t>-</w:t>
      </w:r>
      <w:r>
        <w:tab/>
        <w:t xml:space="preserve">Security </w:t>
      </w:r>
      <w:r w:rsidR="00DC499A">
        <w:t>of non-3GPP access for SNPN</w:t>
      </w:r>
      <w:r w:rsidR="00404F92">
        <w:t>,</w:t>
      </w:r>
      <w:r w:rsidR="00D44D83">
        <w:t xml:space="preserve"> including</w:t>
      </w:r>
    </w:p>
    <w:p w14:paraId="451C632E" w14:textId="20B50327" w:rsidR="00D44D83" w:rsidRDefault="00D44D83" w:rsidP="00D44D83">
      <w:pPr>
        <w:pStyle w:val="B2"/>
      </w:pPr>
      <w:r>
        <w:t>-</w:t>
      </w:r>
      <w:r>
        <w:tab/>
        <w:t>Untrusted non-3GPP access</w:t>
      </w:r>
      <w:r w:rsidR="003E21F4">
        <w:t>,</w:t>
      </w:r>
    </w:p>
    <w:p w14:paraId="413915D6" w14:textId="1841B0AC" w:rsidR="003E21F4" w:rsidRDefault="003E21F4" w:rsidP="00D44D83">
      <w:pPr>
        <w:pStyle w:val="B2"/>
      </w:pPr>
      <w:r>
        <w:t>-</w:t>
      </w:r>
      <w:r>
        <w:tab/>
        <w:t>Trusted non-3GPP access,</w:t>
      </w:r>
    </w:p>
    <w:p w14:paraId="085457AA" w14:textId="159C5C18" w:rsidR="003E21F4" w:rsidRDefault="003E21F4" w:rsidP="00D44D83">
      <w:pPr>
        <w:pStyle w:val="B2"/>
      </w:pPr>
      <w:r>
        <w:t>-</w:t>
      </w:r>
      <w:r>
        <w:tab/>
        <w:t>NSWO,</w:t>
      </w:r>
      <w:r w:rsidR="006D2BE1">
        <w:t xml:space="preserve"> and</w:t>
      </w:r>
    </w:p>
    <w:p w14:paraId="745AE072" w14:textId="24C6B29D" w:rsidR="003E21F4" w:rsidRDefault="003E21F4" w:rsidP="00D44D83">
      <w:pPr>
        <w:pStyle w:val="B2"/>
      </w:pPr>
      <w:r>
        <w:t>-</w:t>
      </w:r>
      <w:r>
        <w:tab/>
        <w:t>N5CW devices</w:t>
      </w:r>
      <w:r w:rsidR="009A05F1">
        <w:t>.</w:t>
      </w:r>
    </w:p>
    <w:p w14:paraId="0133E81A" w14:textId="77777777" w:rsidR="00366D8E" w:rsidRDefault="00657361" w:rsidP="001E19DE">
      <w:pPr>
        <w:pStyle w:val="B1"/>
      </w:pPr>
      <w:r>
        <w:t>-</w:t>
      </w:r>
      <w:r>
        <w:tab/>
        <w:t xml:space="preserve">Security </w:t>
      </w:r>
      <w:r w:rsidR="00137C3D">
        <w:t>aspects of access to localized services</w:t>
      </w:r>
      <w:r w:rsidR="00366D8E">
        <w:t>, including</w:t>
      </w:r>
    </w:p>
    <w:p w14:paraId="1CCABF7A" w14:textId="056E8A36" w:rsidR="00657361" w:rsidRPr="0071555F" w:rsidRDefault="00366D8E" w:rsidP="00366D8E">
      <w:pPr>
        <w:pStyle w:val="B2"/>
      </w:pPr>
      <w:r>
        <w:t>-</w:t>
      </w:r>
      <w:r>
        <w:tab/>
        <w:t xml:space="preserve">informative description of authentication </w:t>
      </w:r>
      <w:r w:rsidR="0054783B">
        <w:t>aspects</w:t>
      </w:r>
      <w:r w:rsidR="00404F92">
        <w:t>.</w:t>
      </w:r>
    </w:p>
    <w:p w14:paraId="157F3CB1" w14:textId="7CB8DB2F" w:rsid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C783AD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12CE9E0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1B901D9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60D84623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5E0EA1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0813F6E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F39CD7C" w:rsidR="009428A9" w:rsidRPr="006C2E80" w:rsidRDefault="00D11A4F" w:rsidP="006C2E80">
            <w:pPr>
              <w:pStyle w:val="Guidance"/>
              <w:spacing w:after="0"/>
            </w:pPr>
            <w:r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F5A9" w14:textId="25F7BAB9" w:rsidR="00404F92" w:rsidRDefault="001700C1" w:rsidP="006C2E80">
            <w:pPr>
              <w:pStyle w:val="Guidance"/>
              <w:spacing w:after="0"/>
              <w:rPr>
                <w:i w:val="0"/>
                <w:iCs/>
              </w:rPr>
            </w:pPr>
            <w:r w:rsidRPr="001700C1">
              <w:rPr>
                <w:i w:val="0"/>
                <w:iCs/>
              </w:rPr>
              <w:t>Security of non-3GPP access for SNPN</w:t>
            </w:r>
          </w:p>
          <w:p w14:paraId="49D3DA90" w14:textId="315A18CF" w:rsidR="009428A9" w:rsidRPr="001700C1" w:rsidRDefault="00404F92" w:rsidP="006C2E80">
            <w:pPr>
              <w:pStyle w:val="Guidance"/>
              <w:spacing w:after="0"/>
            </w:pPr>
            <w:r>
              <w:rPr>
                <w:i w:val="0"/>
                <w:iCs/>
              </w:rPr>
              <w:t>Security aspects of access to localized services.</w:t>
            </w:r>
            <w:r w:rsidR="001700C1" w:rsidRPr="001700C1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A261942" w:rsidR="009428A9" w:rsidRPr="006C2E80" w:rsidRDefault="007A3F48" w:rsidP="006C2E80">
            <w:pPr>
              <w:pStyle w:val="Guidance"/>
              <w:spacing w:after="0"/>
            </w:pPr>
            <w:r>
              <w:t>SA#</w:t>
            </w:r>
            <w:r w:rsidR="009379CD">
              <w:t>100</w:t>
            </w:r>
            <w:r>
              <w:t xml:space="preserve"> </w:t>
            </w:r>
            <w:r w:rsidR="009379CD">
              <w:t>Jun</w:t>
            </w:r>
            <w:r>
              <w:t xml:space="preserve">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E2229BF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3A4EFF6D" w:rsidR="00C03E01" w:rsidRPr="007A3F48" w:rsidRDefault="007A3F48" w:rsidP="006C2E80">
      <w:pPr>
        <w:pStyle w:val="Guidance"/>
        <w:rPr>
          <w:i w:val="0"/>
          <w:iCs/>
        </w:rPr>
      </w:pPr>
      <w:r w:rsidRPr="007A3F48">
        <w:rPr>
          <w:i w:val="0"/>
          <w:iCs/>
        </w:rPr>
        <w:t>Jost, Christine, Ericsson (christine.jost@ericsson.com)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019E4AA" w:rsidR="006E1FDA" w:rsidRPr="00B133A2" w:rsidRDefault="00B133A2" w:rsidP="006C2E80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AB7D19D" w14:textId="77777777" w:rsidR="001C65A2" w:rsidRPr="009D6D83" w:rsidRDefault="001C65A2" w:rsidP="001C65A2">
      <w:pPr>
        <w:rPr>
          <w:iCs/>
        </w:rPr>
      </w:pPr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CT1, CT3, CT4 for stage 3 aspects. </w:t>
      </w:r>
    </w:p>
    <w:p w14:paraId="4CDD53C1" w14:textId="77777777" w:rsidR="006C2E80" w:rsidRPr="00557B2E" w:rsidRDefault="006C2E80" w:rsidP="006C2E80"/>
    <w:p w14:paraId="10A04A29" w14:textId="272AC7B9" w:rsidR="0033027D" w:rsidRPr="006C2E80" w:rsidRDefault="00872B3B" w:rsidP="001C65A2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673FF29" w:rsidR="00557B2E" w:rsidRDefault="001C65A2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F2F95" w14:textId="77777777" w:rsidR="00D0063F" w:rsidRDefault="00D0063F">
      <w:r>
        <w:separator/>
      </w:r>
    </w:p>
  </w:endnote>
  <w:endnote w:type="continuationSeparator" w:id="0">
    <w:p w14:paraId="1B0B93F0" w14:textId="77777777" w:rsidR="00D0063F" w:rsidRDefault="00D0063F">
      <w:r>
        <w:continuationSeparator/>
      </w:r>
    </w:p>
  </w:endnote>
  <w:endnote w:type="continuationNotice" w:id="1">
    <w:p w14:paraId="291DBEE6" w14:textId="77777777" w:rsidR="00D0063F" w:rsidRDefault="00D006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9DAA9" w14:textId="77777777" w:rsidR="00D0063F" w:rsidRDefault="00D0063F">
      <w:r>
        <w:separator/>
      </w:r>
    </w:p>
  </w:footnote>
  <w:footnote w:type="continuationSeparator" w:id="0">
    <w:p w14:paraId="0C1420B3" w14:textId="77777777" w:rsidR="00D0063F" w:rsidRDefault="00D0063F">
      <w:r>
        <w:continuationSeparator/>
      </w:r>
    </w:p>
  </w:footnote>
  <w:footnote w:type="continuationNotice" w:id="1">
    <w:p w14:paraId="0CAD8179" w14:textId="77777777" w:rsidR="00D0063F" w:rsidRDefault="00D006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7EA7"/>
    <w:rsid w:val="00052BF8"/>
    <w:rsid w:val="00057116"/>
    <w:rsid w:val="00064CB2"/>
    <w:rsid w:val="00066954"/>
    <w:rsid w:val="00067741"/>
    <w:rsid w:val="00072A56"/>
    <w:rsid w:val="00082CCB"/>
    <w:rsid w:val="000A3125"/>
    <w:rsid w:val="000A7B19"/>
    <w:rsid w:val="000B0519"/>
    <w:rsid w:val="000B1ABD"/>
    <w:rsid w:val="000B61FD"/>
    <w:rsid w:val="000C0BF7"/>
    <w:rsid w:val="000C2766"/>
    <w:rsid w:val="000C5FE3"/>
    <w:rsid w:val="000D122A"/>
    <w:rsid w:val="000E55AD"/>
    <w:rsid w:val="000E630D"/>
    <w:rsid w:val="000F78AB"/>
    <w:rsid w:val="001001BD"/>
    <w:rsid w:val="00102222"/>
    <w:rsid w:val="00120541"/>
    <w:rsid w:val="001211F3"/>
    <w:rsid w:val="001276F1"/>
    <w:rsid w:val="00127B5D"/>
    <w:rsid w:val="00133B51"/>
    <w:rsid w:val="00137C3D"/>
    <w:rsid w:val="001700C1"/>
    <w:rsid w:val="00171925"/>
    <w:rsid w:val="00173998"/>
    <w:rsid w:val="00174617"/>
    <w:rsid w:val="001759A7"/>
    <w:rsid w:val="001A4192"/>
    <w:rsid w:val="001A7910"/>
    <w:rsid w:val="001B753A"/>
    <w:rsid w:val="001B78EB"/>
    <w:rsid w:val="001C5C86"/>
    <w:rsid w:val="001C65A2"/>
    <w:rsid w:val="001C718D"/>
    <w:rsid w:val="001C7F9E"/>
    <w:rsid w:val="001D4AD2"/>
    <w:rsid w:val="001E14C4"/>
    <w:rsid w:val="001E19DE"/>
    <w:rsid w:val="001E5405"/>
    <w:rsid w:val="001F7D5F"/>
    <w:rsid w:val="001F7EB4"/>
    <w:rsid w:val="002000C2"/>
    <w:rsid w:val="00205F25"/>
    <w:rsid w:val="00221B1E"/>
    <w:rsid w:val="002261C8"/>
    <w:rsid w:val="00240DCD"/>
    <w:rsid w:val="0024786B"/>
    <w:rsid w:val="00251D80"/>
    <w:rsid w:val="00254FB5"/>
    <w:rsid w:val="002640E5"/>
    <w:rsid w:val="0026436F"/>
    <w:rsid w:val="0026606E"/>
    <w:rsid w:val="002732A4"/>
    <w:rsid w:val="00276403"/>
    <w:rsid w:val="00283472"/>
    <w:rsid w:val="00292C99"/>
    <w:rsid w:val="002944FD"/>
    <w:rsid w:val="002C1C50"/>
    <w:rsid w:val="002C1EA1"/>
    <w:rsid w:val="002C37F9"/>
    <w:rsid w:val="002D2854"/>
    <w:rsid w:val="002E0A56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6D8E"/>
    <w:rsid w:val="0038516D"/>
    <w:rsid w:val="003869D7"/>
    <w:rsid w:val="003A08AA"/>
    <w:rsid w:val="003A1EB0"/>
    <w:rsid w:val="003C0F14"/>
    <w:rsid w:val="003C2DA6"/>
    <w:rsid w:val="003C4FC3"/>
    <w:rsid w:val="003C6DA6"/>
    <w:rsid w:val="003D2781"/>
    <w:rsid w:val="003D62A9"/>
    <w:rsid w:val="003D7E29"/>
    <w:rsid w:val="003E21F4"/>
    <w:rsid w:val="003E36F6"/>
    <w:rsid w:val="003E6991"/>
    <w:rsid w:val="003F04C7"/>
    <w:rsid w:val="003F1718"/>
    <w:rsid w:val="003F268E"/>
    <w:rsid w:val="003F7142"/>
    <w:rsid w:val="003F7B3D"/>
    <w:rsid w:val="0040487D"/>
    <w:rsid w:val="00404F92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4C02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0525"/>
    <w:rsid w:val="00517095"/>
    <w:rsid w:val="00532F00"/>
    <w:rsid w:val="0054287C"/>
    <w:rsid w:val="0054783B"/>
    <w:rsid w:val="0055216E"/>
    <w:rsid w:val="00552C2C"/>
    <w:rsid w:val="00555349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C7C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61"/>
    <w:rsid w:val="00662741"/>
    <w:rsid w:val="006633A4"/>
    <w:rsid w:val="00667DD2"/>
    <w:rsid w:val="00670A77"/>
    <w:rsid w:val="00671BBB"/>
    <w:rsid w:val="00682237"/>
    <w:rsid w:val="00694D11"/>
    <w:rsid w:val="006A0EF8"/>
    <w:rsid w:val="006A45BA"/>
    <w:rsid w:val="006A68C0"/>
    <w:rsid w:val="006B4280"/>
    <w:rsid w:val="006B4B1C"/>
    <w:rsid w:val="006C2E80"/>
    <w:rsid w:val="006C4991"/>
    <w:rsid w:val="006D2BE1"/>
    <w:rsid w:val="006E0F19"/>
    <w:rsid w:val="006E1FDA"/>
    <w:rsid w:val="006E5E87"/>
    <w:rsid w:val="006F1A44"/>
    <w:rsid w:val="00706A1A"/>
    <w:rsid w:val="00707673"/>
    <w:rsid w:val="0071555F"/>
    <w:rsid w:val="007162BE"/>
    <w:rsid w:val="00721122"/>
    <w:rsid w:val="00722267"/>
    <w:rsid w:val="00745591"/>
    <w:rsid w:val="00746F46"/>
    <w:rsid w:val="0075252A"/>
    <w:rsid w:val="00764B84"/>
    <w:rsid w:val="00764CB1"/>
    <w:rsid w:val="00765028"/>
    <w:rsid w:val="0078034D"/>
    <w:rsid w:val="00790BCC"/>
    <w:rsid w:val="00795CEE"/>
    <w:rsid w:val="00796F94"/>
    <w:rsid w:val="007974F5"/>
    <w:rsid w:val="007A3F48"/>
    <w:rsid w:val="007A5AA5"/>
    <w:rsid w:val="007A6136"/>
    <w:rsid w:val="007B0F49"/>
    <w:rsid w:val="007C7E14"/>
    <w:rsid w:val="007D03D2"/>
    <w:rsid w:val="007D1AB2"/>
    <w:rsid w:val="007D36CF"/>
    <w:rsid w:val="007D3C71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1942"/>
    <w:rsid w:val="008B2D09"/>
    <w:rsid w:val="008B519F"/>
    <w:rsid w:val="008C0E78"/>
    <w:rsid w:val="008C537F"/>
    <w:rsid w:val="008D658B"/>
    <w:rsid w:val="0090072A"/>
    <w:rsid w:val="00922FCB"/>
    <w:rsid w:val="00935CB0"/>
    <w:rsid w:val="009379CD"/>
    <w:rsid w:val="00937C6F"/>
    <w:rsid w:val="009428A9"/>
    <w:rsid w:val="009437A2"/>
    <w:rsid w:val="00944B28"/>
    <w:rsid w:val="00952697"/>
    <w:rsid w:val="009646C7"/>
    <w:rsid w:val="00967838"/>
    <w:rsid w:val="009822EC"/>
    <w:rsid w:val="00982CD6"/>
    <w:rsid w:val="00985B73"/>
    <w:rsid w:val="009870A7"/>
    <w:rsid w:val="00992266"/>
    <w:rsid w:val="00994A54"/>
    <w:rsid w:val="009A05F1"/>
    <w:rsid w:val="009A0B51"/>
    <w:rsid w:val="009A3BC4"/>
    <w:rsid w:val="009A527F"/>
    <w:rsid w:val="009A6092"/>
    <w:rsid w:val="009B1936"/>
    <w:rsid w:val="009B208D"/>
    <w:rsid w:val="009B493F"/>
    <w:rsid w:val="009C2977"/>
    <w:rsid w:val="009C2DCC"/>
    <w:rsid w:val="009D2927"/>
    <w:rsid w:val="009E3CD5"/>
    <w:rsid w:val="009E6C21"/>
    <w:rsid w:val="009F7959"/>
    <w:rsid w:val="00A01CFF"/>
    <w:rsid w:val="00A10539"/>
    <w:rsid w:val="00A129EE"/>
    <w:rsid w:val="00A15763"/>
    <w:rsid w:val="00A226C6"/>
    <w:rsid w:val="00A233F8"/>
    <w:rsid w:val="00A235C3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5524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33A2"/>
    <w:rsid w:val="00B14709"/>
    <w:rsid w:val="00B2743D"/>
    <w:rsid w:val="00B3015C"/>
    <w:rsid w:val="00B30534"/>
    <w:rsid w:val="00B344D8"/>
    <w:rsid w:val="00B40F30"/>
    <w:rsid w:val="00B42D58"/>
    <w:rsid w:val="00B567D1"/>
    <w:rsid w:val="00B73B4C"/>
    <w:rsid w:val="00B73F75"/>
    <w:rsid w:val="00B826AB"/>
    <w:rsid w:val="00B8483E"/>
    <w:rsid w:val="00B93670"/>
    <w:rsid w:val="00B946CD"/>
    <w:rsid w:val="00B96481"/>
    <w:rsid w:val="00BA3A53"/>
    <w:rsid w:val="00BA3C54"/>
    <w:rsid w:val="00BA4095"/>
    <w:rsid w:val="00BA5B43"/>
    <w:rsid w:val="00BB215C"/>
    <w:rsid w:val="00BB5C9B"/>
    <w:rsid w:val="00BB5EBF"/>
    <w:rsid w:val="00BB6C3B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2591"/>
    <w:rsid w:val="00C7495D"/>
    <w:rsid w:val="00C77CE9"/>
    <w:rsid w:val="00CA0968"/>
    <w:rsid w:val="00CA168E"/>
    <w:rsid w:val="00CB0647"/>
    <w:rsid w:val="00CB4236"/>
    <w:rsid w:val="00CC72A4"/>
    <w:rsid w:val="00CD11B5"/>
    <w:rsid w:val="00CD3153"/>
    <w:rsid w:val="00CF6810"/>
    <w:rsid w:val="00D0063F"/>
    <w:rsid w:val="00D06117"/>
    <w:rsid w:val="00D11644"/>
    <w:rsid w:val="00D11A4F"/>
    <w:rsid w:val="00D20B3A"/>
    <w:rsid w:val="00D21FAC"/>
    <w:rsid w:val="00D31CC8"/>
    <w:rsid w:val="00D32678"/>
    <w:rsid w:val="00D44D83"/>
    <w:rsid w:val="00D464BA"/>
    <w:rsid w:val="00D521C1"/>
    <w:rsid w:val="00D71F40"/>
    <w:rsid w:val="00D77416"/>
    <w:rsid w:val="00D80FC6"/>
    <w:rsid w:val="00D815CB"/>
    <w:rsid w:val="00D92D0F"/>
    <w:rsid w:val="00D94917"/>
    <w:rsid w:val="00DA74F3"/>
    <w:rsid w:val="00DB69F3"/>
    <w:rsid w:val="00DC4907"/>
    <w:rsid w:val="00DC499A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2BA4"/>
    <w:rsid w:val="00E678A4"/>
    <w:rsid w:val="00E84CD8"/>
    <w:rsid w:val="00E90B85"/>
    <w:rsid w:val="00E91679"/>
    <w:rsid w:val="00E92452"/>
    <w:rsid w:val="00E94CC1"/>
    <w:rsid w:val="00E96431"/>
    <w:rsid w:val="00EB6C67"/>
    <w:rsid w:val="00EC3039"/>
    <w:rsid w:val="00EC5235"/>
    <w:rsid w:val="00ED6B03"/>
    <w:rsid w:val="00ED7A5B"/>
    <w:rsid w:val="00EE2A42"/>
    <w:rsid w:val="00EF5360"/>
    <w:rsid w:val="00F07C92"/>
    <w:rsid w:val="00F138AB"/>
    <w:rsid w:val="00F14B43"/>
    <w:rsid w:val="00F203C7"/>
    <w:rsid w:val="00F215E2"/>
    <w:rsid w:val="00F21E3F"/>
    <w:rsid w:val="00F23602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1EAB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92D305F7-1EFA-468B-82E7-EAF337BF2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D11A4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87</Value>
    </TaxCatchAll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WID template</TermName>
          <TermId xmlns="http://schemas.microsoft.com/office/infopath/2007/PartnerControls">f180fc6f-77f7-422b-b4be-002f0d449a61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ADQ376F6HWTR-1074192144-4833</_dlc_DocId>
    <_dlc_DocIdUrl xmlns="4397fad0-70af-449d-b129-6cf6df26877a">
      <Url>https://ericsson.sharepoint.com/sites/SRT/3GPP/_layouts/15/DocIdRedir.aspx?ID=ADQ376F6HWTR-1074192144-4833</Url>
      <Description>ADQ376F6HWTR-1074192144-4833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815ABE-968F-40B6-BE6D-AE9506D30B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AB55C39F-B031-46AE-839E-BDCEAE1DC6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0F9C65-C0B5-42BD-B935-8309D0CF22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38E95B-1C1C-4B06-9F84-D1C41FB6A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E572930-7B14-4E45-8AB4-EEC4FCEA9C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Christine Jost 3</cp:lastModifiedBy>
  <cp:revision>25</cp:revision>
  <cp:lastPrinted>2000-02-29T02:31:00Z</cp:lastPrinted>
  <dcterms:created xsi:type="dcterms:W3CDTF">2022-12-20T04:08:00Z</dcterms:created>
  <dcterms:modified xsi:type="dcterms:W3CDTF">2023-01-09T09:57:00Z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0x010100C5F30C9B16E14C8EACE5F2CC7B7AC7F400B95DCD2E749CBC42B65E026B58A7A435</vt:lpwstr>
  </property>
  <property fmtid="{D5CDD505-2E9C-101B-9397-08002B2CF9AE}" pid="17" name="TaxKeyword">
    <vt:lpwstr>87;#WID template|f180fc6f-77f7-422b-b4be-002f0d449a61</vt:lpwstr>
  </property>
  <property fmtid="{D5CDD505-2E9C-101B-9397-08002B2CF9AE}" pid="18" name="_dlc_DocIdItemGuid">
    <vt:lpwstr>add54ebc-9543-4c5b-bcc7-a02328f5008e</vt:lpwstr>
  </property>
  <property fmtid="{D5CDD505-2E9C-101B-9397-08002B2CF9AE}" pid="19" name="EriCOLLCategory">
    <vt:lpwstr/>
  </property>
  <property fmtid="{D5CDD505-2E9C-101B-9397-08002B2CF9AE}" pid="20" name="EriCOLLCountry">
    <vt:lpwstr/>
  </property>
  <property fmtid="{D5CDD505-2E9C-101B-9397-08002B2CF9AE}" pid="21" name="EriCOLLCompetence">
    <vt:lpwstr/>
  </property>
  <property fmtid="{D5CDD505-2E9C-101B-9397-08002B2CF9AE}" pid="22" name="EriCOLLOrganizationUnit">
    <vt:lpwstr/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EriCOLLProjects">
    <vt:lpwstr/>
  </property>
  <property fmtid="{D5CDD505-2E9C-101B-9397-08002B2CF9AE}" pid="26" name="EriCOLLProcess">
    <vt:lpwstr/>
  </property>
</Properties>
</file>